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4669E712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96532C">
        <w:rPr>
          <w:rFonts w:hint="eastAsia"/>
          <w:b/>
          <w:noProof/>
          <w:sz w:val="24"/>
          <w:lang w:eastAsia="zh-CN"/>
        </w:rPr>
        <w:t>4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439E9">
        <w:rPr>
          <w:rFonts w:hint="eastAsia"/>
          <w:b/>
          <w:i/>
          <w:noProof/>
          <w:sz w:val="28"/>
          <w:lang w:eastAsia="zh-CN"/>
        </w:rPr>
        <w:t>40</w:t>
      </w:r>
      <w:r w:rsidR="007A76A8">
        <w:rPr>
          <w:rFonts w:hint="eastAsia"/>
          <w:b/>
          <w:i/>
          <w:noProof/>
          <w:sz w:val="28"/>
          <w:lang w:eastAsia="zh-CN"/>
        </w:rPr>
        <w:t>8901</w:t>
      </w:r>
    </w:p>
    <w:p w14:paraId="7CB45193" w14:textId="05F8F4EB" w:rsidR="001E41F3" w:rsidRPr="000147EF" w:rsidRDefault="0096532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Maastricht,</w:t>
      </w:r>
      <w:r w:rsidR="00270626">
        <w:rPr>
          <w:rFonts w:hint="eastAsia"/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Netherlands</w:t>
      </w:r>
      <w:r w:rsidR="00270626">
        <w:rPr>
          <w:rFonts w:hint="eastAsia"/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19 August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4F51A3">
        <w:rPr>
          <w:b/>
          <w:noProof/>
          <w:sz w:val="24"/>
        </w:rPr>
        <w:t>–</w:t>
      </w:r>
      <w:r w:rsidR="00270626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23 August</w:t>
      </w:r>
      <w:r w:rsidR="00700818" w:rsidRPr="000147EF">
        <w:rPr>
          <w:b/>
          <w:noProof/>
          <w:sz w:val="24"/>
        </w:rPr>
        <w:t>, 202</w:t>
      </w:r>
      <w:r w:rsidR="004439E9">
        <w:rPr>
          <w:rFonts w:hint="eastAsia"/>
          <w:b/>
          <w:noProof/>
          <w:sz w:val="24"/>
          <w:lang w:eastAsia="zh-CN"/>
        </w:rPr>
        <w:t>4</w:t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</w:t>
      </w:r>
      <w:r w:rsidR="0070436F" w:rsidRPr="000147EF">
        <w:rPr>
          <w:b/>
          <w:noProof/>
          <w:sz w:val="24"/>
        </w:rPr>
        <w:tab/>
      </w:r>
      <w:r w:rsidR="00270626">
        <w:rPr>
          <w:rFonts w:hint="eastAsia"/>
          <w:b/>
          <w:noProof/>
          <w:sz w:val="24"/>
          <w:lang w:eastAsia="zh-CN"/>
        </w:rPr>
        <w:t xml:space="preserve">  </w:t>
      </w:r>
      <w:r w:rsidR="00700818" w:rsidRPr="000147EF">
        <w:rPr>
          <w:b/>
          <w:noProof/>
          <w:sz w:val="24"/>
        </w:rPr>
        <w:tab/>
      </w:r>
      <w:r>
        <w:rPr>
          <w:rFonts w:hint="eastAsia"/>
          <w:b/>
          <w:noProof/>
          <w:color w:val="3333FF"/>
          <w:lang w:eastAsia="zh-CN"/>
        </w:rPr>
        <w:t>(revi</w:t>
      </w:r>
      <w:r w:rsidR="00700818" w:rsidRPr="000147EF">
        <w:rPr>
          <w:b/>
          <w:noProof/>
          <w:color w:val="3333FF"/>
        </w:rPr>
        <w:t>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 w:rsidR="004439E9">
        <w:rPr>
          <w:rFonts w:hint="eastAsia"/>
          <w:b/>
          <w:noProof/>
          <w:color w:val="3333FF"/>
          <w:lang w:eastAsia="zh-CN"/>
        </w:rPr>
        <w:t>4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 w:rsidR="007A76A8" w:rsidRPr="007A76A8">
        <w:rPr>
          <w:b/>
          <w:noProof/>
          <w:color w:val="3333FF"/>
          <w:lang w:eastAsia="zh-CN"/>
        </w:rPr>
        <w:t>8629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0AD50" w:rsidR="001E41F3" w:rsidRPr="000147EF" w:rsidRDefault="007B1933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0566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2F0DE" w:rsidR="001E41F3" w:rsidRPr="000147EF" w:rsidRDefault="007A76A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6340D" w:rsidR="001E41F3" w:rsidRPr="000147EF" w:rsidRDefault="00E157AD" w:rsidP="008C4DC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C4DC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8C4DC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76098A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B296F" w:rsidR="001E41F3" w:rsidRPr="000147EF" w:rsidRDefault="008876E7" w:rsidP="008876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Architecture for MWAB involved Location Services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A905A5" w:rsidR="001E41F3" w:rsidRPr="000147EF" w:rsidRDefault="008876E7" w:rsidP="008876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VMR</w:t>
            </w:r>
            <w:r w:rsidR="00392659">
              <w:rPr>
                <w:rFonts w:hint="eastAsia"/>
                <w:noProof/>
                <w:lang w:eastAsia="zh-CN"/>
              </w:rPr>
              <w:t>_Ph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1BABFD" w:rsidR="001E41F3" w:rsidRDefault="003A3502" w:rsidP="00887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8876E7">
              <w:rPr>
                <w:rFonts w:hint="eastAsia"/>
                <w:noProof/>
                <w:lang w:eastAsia="zh-CN"/>
              </w:rPr>
              <w:t>8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2969F7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9A7D6" w:rsidR="001E41F3" w:rsidRPr="008D7B6B" w:rsidRDefault="008876E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E70" w:rsidR="001E41F3" w:rsidRDefault="00AD5F29" w:rsidP="00887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8876E7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B7394" w14:textId="3DB4D7C3" w:rsidR="008876E7" w:rsidRDefault="008876E7" w:rsidP="00FB26A6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Based on conclusion on architecture enhancement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8 in TR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23.700-06, multiple architectures for MWAB operation support will be introduced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23.501.</w:t>
            </w:r>
          </w:p>
          <w:p w14:paraId="6176F109" w14:textId="63BE92D8" w:rsidR="0096532C" w:rsidRDefault="00971340" w:rsidP="008C4DC9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R</w:t>
            </w:r>
            <w:bookmarkStart w:id="1" w:name="_GoBack"/>
            <w:bookmarkEnd w:id="1"/>
            <w:r w:rsidR="005F439A">
              <w:rPr>
                <w:rFonts w:ascii="Arial" w:hAnsi="Arial" w:cs="Arial" w:hint="eastAsia"/>
                <w:lang w:val="en-US" w:eastAsia="zh-CN"/>
              </w:rPr>
              <w:t xml:space="preserve">eference to TS 23.501 needs to be </w:t>
            </w:r>
            <w:r w:rsidR="005F439A">
              <w:rPr>
                <w:rFonts w:ascii="Arial" w:hAnsi="Arial" w:cs="Arial"/>
                <w:lang w:val="en-US" w:eastAsia="zh-CN"/>
              </w:rPr>
              <w:t>added</w:t>
            </w:r>
            <w:r w:rsidR="005F439A">
              <w:rPr>
                <w:rFonts w:ascii="Arial" w:hAnsi="Arial" w:cs="Arial" w:hint="eastAsia"/>
                <w:lang w:val="en-US" w:eastAsia="zh-CN"/>
              </w:rPr>
              <w:t xml:space="preserve"> in TS 23.273.</w:t>
            </w:r>
          </w:p>
          <w:p w14:paraId="708AA7DE" w14:textId="4FE00D9C" w:rsidR="005F439A" w:rsidRPr="00481DC2" w:rsidRDefault="005F439A" w:rsidP="008C4DC9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BA59B0" w:rsidR="00C07C36" w:rsidRPr="00896D15" w:rsidRDefault="00896D15" w:rsidP="008C4DC9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Add </w:t>
            </w:r>
            <w:r w:rsidR="005F439A">
              <w:rPr>
                <w:rFonts w:ascii="Arial" w:hAnsi="Arial" w:cs="Arial" w:hint="eastAsia"/>
                <w:lang w:eastAsia="zh-CN"/>
              </w:rPr>
              <w:t xml:space="preserve">reference for </w:t>
            </w:r>
            <w:r>
              <w:rPr>
                <w:rFonts w:ascii="Arial" w:hAnsi="Arial" w:cs="Arial" w:hint="eastAsia"/>
                <w:lang w:eastAsia="zh-CN"/>
              </w:rPr>
              <w:t>architectures for MWAB involved location services</w:t>
            </w:r>
            <w:r w:rsidR="005F439A">
              <w:rPr>
                <w:rFonts w:ascii="Arial" w:hAnsi="Arial" w:cs="Arial" w:hint="eastAsia"/>
                <w:lang w:eastAsia="zh-CN"/>
              </w:rPr>
              <w:t xml:space="preserve"> in TS 23.273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5CABF" w:rsidR="00E5223B" w:rsidRDefault="004B56BE" w:rsidP="004059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Architectures for MWAB involved location services is missing.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62911" w:rsidR="00D15BAC" w:rsidRDefault="008C4DC9" w:rsidP="00240A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4.2.</w:t>
            </w:r>
            <w:r w:rsidR="008876E7">
              <w:rPr>
                <w:rFonts w:hint="eastAsia"/>
                <w:lang w:eastAsia="zh-CN"/>
              </w:rPr>
              <w:t>X</w:t>
            </w:r>
            <w:r w:rsidR="00896D15">
              <w:rPr>
                <w:rFonts w:hint="eastAsia"/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283B55F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</w:t>
      </w:r>
      <w:r w:rsidR="00952FF3">
        <w:rPr>
          <w:rFonts w:hint="eastAsia"/>
          <w:color w:val="FF0000"/>
          <w:lang w:eastAsia="zh-CN"/>
        </w:rPr>
        <w:t>(all text new)</w:t>
      </w:r>
      <w:r>
        <w:rPr>
          <w:color w:val="FF0000"/>
        </w:rPr>
        <w:t xml:space="preserve">* * * </w:t>
      </w:r>
    </w:p>
    <w:p w14:paraId="7C18D8F7" w14:textId="2815250E" w:rsidR="008C4DC9" w:rsidRDefault="008C4DC9" w:rsidP="008C4DC9">
      <w:pPr>
        <w:pStyle w:val="3"/>
      </w:pPr>
      <w:bookmarkStart w:id="10" w:name="_Toc170186858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4.2</w:t>
      </w:r>
      <w:proofErr w:type="gramStart"/>
      <w:r>
        <w:t>.</w:t>
      </w:r>
      <w:r>
        <w:rPr>
          <w:rFonts w:hint="eastAsia"/>
          <w:lang w:eastAsia="zh-CN"/>
        </w:rPr>
        <w:t>X</w:t>
      </w:r>
      <w:proofErr w:type="gramEnd"/>
      <w:r>
        <w:tab/>
        <w:t xml:space="preserve">Reference architecture </w:t>
      </w:r>
      <w:r w:rsidR="008F43D5"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MWAB involved location services</w:t>
      </w:r>
      <w:bookmarkEnd w:id="10"/>
    </w:p>
    <w:p w14:paraId="0320D33F" w14:textId="4D5B8645" w:rsidR="003353B2" w:rsidRDefault="0036093C" w:rsidP="00060C7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="008C4DC9">
        <w:rPr>
          <w:rFonts w:hint="eastAsia"/>
          <w:lang w:val="en-US" w:eastAsia="zh-CN"/>
        </w:rPr>
        <w:t xml:space="preserve">he reference </w:t>
      </w:r>
      <w:r w:rsidR="008C4DC9">
        <w:rPr>
          <w:lang w:val="en-US" w:eastAsia="zh-CN"/>
        </w:rPr>
        <w:t>architecture</w:t>
      </w:r>
      <w:r w:rsidR="008C4DC9">
        <w:rPr>
          <w:rFonts w:hint="eastAsia"/>
          <w:lang w:val="en-US" w:eastAsia="zh-CN"/>
        </w:rPr>
        <w:t>s for MWAB involved location services in different scenarios are</w:t>
      </w:r>
      <w:r w:rsidRPr="0036093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in clause </w:t>
      </w:r>
      <w:proofErr w:type="spellStart"/>
      <w:r w:rsidR="00E32769">
        <w:rPr>
          <w:rFonts w:hint="eastAsia"/>
          <w:lang w:eastAsia="zh-CN"/>
        </w:rPr>
        <w:t>Annex.X</w:t>
      </w:r>
      <w:proofErr w:type="spellEnd"/>
      <w:r>
        <w:rPr>
          <w:rFonts w:hint="eastAsia"/>
          <w:lang w:eastAsia="zh-CN"/>
        </w:rPr>
        <w:t xml:space="preserve"> of 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23.501[18]</w:t>
      </w:r>
      <w:r w:rsidR="008C4DC9">
        <w:rPr>
          <w:rFonts w:hint="eastAsia"/>
          <w:lang w:val="en-US" w:eastAsia="zh-CN"/>
        </w:rPr>
        <w:t>.</w:t>
      </w:r>
    </w:p>
    <w:p w14:paraId="73F93FBC" w14:textId="6B299F2A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4C0454" w14:textId="77777777" w:rsidR="00200D35" w:rsidRDefault="00200D35">
      <w:r>
        <w:separator/>
      </w:r>
    </w:p>
  </w:endnote>
  <w:endnote w:type="continuationSeparator" w:id="0">
    <w:p w14:paraId="40652DB8" w14:textId="77777777" w:rsidR="00200D35" w:rsidRDefault="0020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118D4C" w14:textId="77777777" w:rsidR="00200D35" w:rsidRDefault="00200D35">
      <w:r>
        <w:separator/>
      </w:r>
    </w:p>
  </w:footnote>
  <w:footnote w:type="continuationSeparator" w:id="0">
    <w:p w14:paraId="4A6D0253" w14:textId="77777777" w:rsidR="00200D35" w:rsidRDefault="0020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0"/>
  </w:num>
  <w:num w:numId="5">
    <w:abstractNumId w:val="4"/>
  </w:num>
  <w:num w:numId="6">
    <w:abstractNumId w:val="12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1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0FAE"/>
    <w:rsid w:val="000317C8"/>
    <w:rsid w:val="00031A95"/>
    <w:rsid w:val="000409EB"/>
    <w:rsid w:val="00042EFE"/>
    <w:rsid w:val="0004323C"/>
    <w:rsid w:val="0004506A"/>
    <w:rsid w:val="00046561"/>
    <w:rsid w:val="00053717"/>
    <w:rsid w:val="00053A8B"/>
    <w:rsid w:val="00054986"/>
    <w:rsid w:val="000555B7"/>
    <w:rsid w:val="00057ECA"/>
    <w:rsid w:val="00060C73"/>
    <w:rsid w:val="00062097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1026"/>
    <w:rsid w:val="000C612F"/>
    <w:rsid w:val="000C6598"/>
    <w:rsid w:val="000C7852"/>
    <w:rsid w:val="000C7E56"/>
    <w:rsid w:val="000D0642"/>
    <w:rsid w:val="000D0C96"/>
    <w:rsid w:val="000D27AB"/>
    <w:rsid w:val="000D27C1"/>
    <w:rsid w:val="000D44B3"/>
    <w:rsid w:val="000E40A5"/>
    <w:rsid w:val="000E5B1A"/>
    <w:rsid w:val="000F5F16"/>
    <w:rsid w:val="000F7990"/>
    <w:rsid w:val="00102AEE"/>
    <w:rsid w:val="00105486"/>
    <w:rsid w:val="00116D10"/>
    <w:rsid w:val="0011728C"/>
    <w:rsid w:val="001176A5"/>
    <w:rsid w:val="00120CC1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87FF2"/>
    <w:rsid w:val="00190B5A"/>
    <w:rsid w:val="00192C46"/>
    <w:rsid w:val="00195023"/>
    <w:rsid w:val="001A08B3"/>
    <w:rsid w:val="001A10CD"/>
    <w:rsid w:val="001A3EA3"/>
    <w:rsid w:val="001A4EEB"/>
    <w:rsid w:val="001A4FB6"/>
    <w:rsid w:val="001A573F"/>
    <w:rsid w:val="001A5EFA"/>
    <w:rsid w:val="001A79FC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4F9D"/>
    <w:rsid w:val="001D55CF"/>
    <w:rsid w:val="001D5FEB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D2C"/>
    <w:rsid w:val="001F7385"/>
    <w:rsid w:val="00200D35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0AFA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69F7"/>
    <w:rsid w:val="00297C3E"/>
    <w:rsid w:val="00297E72"/>
    <w:rsid w:val="002A6C20"/>
    <w:rsid w:val="002B2393"/>
    <w:rsid w:val="002B2EA1"/>
    <w:rsid w:val="002B5741"/>
    <w:rsid w:val="002B7723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1AA1"/>
    <w:rsid w:val="00334110"/>
    <w:rsid w:val="003353B2"/>
    <w:rsid w:val="003470CE"/>
    <w:rsid w:val="00351E1A"/>
    <w:rsid w:val="003523EC"/>
    <w:rsid w:val="00360599"/>
    <w:rsid w:val="0036093C"/>
    <w:rsid w:val="003609EF"/>
    <w:rsid w:val="00360BD5"/>
    <w:rsid w:val="00360E59"/>
    <w:rsid w:val="00361829"/>
    <w:rsid w:val="0036231A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439E9"/>
    <w:rsid w:val="0045251F"/>
    <w:rsid w:val="0045618C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81DC2"/>
    <w:rsid w:val="00493F10"/>
    <w:rsid w:val="0049529E"/>
    <w:rsid w:val="004A42BF"/>
    <w:rsid w:val="004A46C4"/>
    <w:rsid w:val="004A6667"/>
    <w:rsid w:val="004B0410"/>
    <w:rsid w:val="004B0F70"/>
    <w:rsid w:val="004B18E2"/>
    <w:rsid w:val="004B204C"/>
    <w:rsid w:val="004B56BE"/>
    <w:rsid w:val="004B75B7"/>
    <w:rsid w:val="004C2D80"/>
    <w:rsid w:val="004C346D"/>
    <w:rsid w:val="004C649E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02F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965E6"/>
    <w:rsid w:val="005A7343"/>
    <w:rsid w:val="005B3471"/>
    <w:rsid w:val="005B74DF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0064"/>
    <w:rsid w:val="005F3CCF"/>
    <w:rsid w:val="005F439A"/>
    <w:rsid w:val="005F4EC5"/>
    <w:rsid w:val="005F54B1"/>
    <w:rsid w:val="005F73ED"/>
    <w:rsid w:val="00601789"/>
    <w:rsid w:val="006057F2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376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347A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A76A8"/>
    <w:rsid w:val="007B07E8"/>
    <w:rsid w:val="007B1077"/>
    <w:rsid w:val="007B1933"/>
    <w:rsid w:val="007B19B8"/>
    <w:rsid w:val="007B3028"/>
    <w:rsid w:val="007B4A57"/>
    <w:rsid w:val="007B512A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410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876E7"/>
    <w:rsid w:val="00892F8D"/>
    <w:rsid w:val="00894258"/>
    <w:rsid w:val="00896D15"/>
    <w:rsid w:val="008A398F"/>
    <w:rsid w:val="008A45A6"/>
    <w:rsid w:val="008A661A"/>
    <w:rsid w:val="008B0D5C"/>
    <w:rsid w:val="008B262E"/>
    <w:rsid w:val="008B2746"/>
    <w:rsid w:val="008B2AC1"/>
    <w:rsid w:val="008B2C4E"/>
    <w:rsid w:val="008C4DC9"/>
    <w:rsid w:val="008C4FC1"/>
    <w:rsid w:val="008D150A"/>
    <w:rsid w:val="008D1A3D"/>
    <w:rsid w:val="008D2BD6"/>
    <w:rsid w:val="008D37C4"/>
    <w:rsid w:val="008D4073"/>
    <w:rsid w:val="008D4784"/>
    <w:rsid w:val="008D7163"/>
    <w:rsid w:val="008D72B5"/>
    <w:rsid w:val="008D7B6B"/>
    <w:rsid w:val="008E3062"/>
    <w:rsid w:val="008E45C8"/>
    <w:rsid w:val="008F1FCD"/>
    <w:rsid w:val="008F3789"/>
    <w:rsid w:val="008F43D5"/>
    <w:rsid w:val="008F4461"/>
    <w:rsid w:val="008F5A00"/>
    <w:rsid w:val="008F686C"/>
    <w:rsid w:val="008F79F0"/>
    <w:rsid w:val="00903F32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2FF3"/>
    <w:rsid w:val="00953C9A"/>
    <w:rsid w:val="009547E8"/>
    <w:rsid w:val="00957A4D"/>
    <w:rsid w:val="00962754"/>
    <w:rsid w:val="0096532C"/>
    <w:rsid w:val="009653E7"/>
    <w:rsid w:val="00971340"/>
    <w:rsid w:val="0097192F"/>
    <w:rsid w:val="00975E55"/>
    <w:rsid w:val="009771CD"/>
    <w:rsid w:val="009777D9"/>
    <w:rsid w:val="00977FA5"/>
    <w:rsid w:val="00980256"/>
    <w:rsid w:val="009803C7"/>
    <w:rsid w:val="0098389B"/>
    <w:rsid w:val="00986075"/>
    <w:rsid w:val="00991B88"/>
    <w:rsid w:val="00994F3F"/>
    <w:rsid w:val="00996827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A"/>
    <w:rsid w:val="00B240CF"/>
    <w:rsid w:val="00B258BB"/>
    <w:rsid w:val="00B25AE1"/>
    <w:rsid w:val="00B302B8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134"/>
    <w:rsid w:val="00B85A21"/>
    <w:rsid w:val="00B86884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6026"/>
    <w:rsid w:val="00BB738D"/>
    <w:rsid w:val="00BC79EE"/>
    <w:rsid w:val="00BD279D"/>
    <w:rsid w:val="00BD6BB8"/>
    <w:rsid w:val="00BE3054"/>
    <w:rsid w:val="00BE3729"/>
    <w:rsid w:val="00BE4EEC"/>
    <w:rsid w:val="00BE6654"/>
    <w:rsid w:val="00BE6C63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1431"/>
    <w:rsid w:val="00C52CC7"/>
    <w:rsid w:val="00C60330"/>
    <w:rsid w:val="00C60B38"/>
    <w:rsid w:val="00C628F6"/>
    <w:rsid w:val="00C6316D"/>
    <w:rsid w:val="00C64748"/>
    <w:rsid w:val="00C66BA2"/>
    <w:rsid w:val="00C728A6"/>
    <w:rsid w:val="00C72A84"/>
    <w:rsid w:val="00C76E54"/>
    <w:rsid w:val="00C76FA8"/>
    <w:rsid w:val="00C85DB9"/>
    <w:rsid w:val="00C91D4D"/>
    <w:rsid w:val="00C955C3"/>
    <w:rsid w:val="00C95985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D082F"/>
    <w:rsid w:val="00CD2A22"/>
    <w:rsid w:val="00CD57C1"/>
    <w:rsid w:val="00CD62F4"/>
    <w:rsid w:val="00CD7EB8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0407"/>
    <w:rsid w:val="00D02AC1"/>
    <w:rsid w:val="00D036F2"/>
    <w:rsid w:val="00D03F9A"/>
    <w:rsid w:val="00D062B1"/>
    <w:rsid w:val="00D06D51"/>
    <w:rsid w:val="00D14666"/>
    <w:rsid w:val="00D15B20"/>
    <w:rsid w:val="00D15BAC"/>
    <w:rsid w:val="00D17F17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47080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6907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703"/>
    <w:rsid w:val="00E13F3D"/>
    <w:rsid w:val="00E143BC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2124"/>
    <w:rsid w:val="00E32769"/>
    <w:rsid w:val="00E345AE"/>
    <w:rsid w:val="00E34863"/>
    <w:rsid w:val="00E34898"/>
    <w:rsid w:val="00E40108"/>
    <w:rsid w:val="00E42B16"/>
    <w:rsid w:val="00E44786"/>
    <w:rsid w:val="00E474B4"/>
    <w:rsid w:val="00E5223B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2E76"/>
    <w:rsid w:val="00E76C27"/>
    <w:rsid w:val="00E76D3A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EF3E61"/>
    <w:rsid w:val="00F01A3C"/>
    <w:rsid w:val="00F039FB"/>
    <w:rsid w:val="00F04062"/>
    <w:rsid w:val="00F0462B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3F06"/>
    <w:rsid w:val="00F24AA4"/>
    <w:rsid w:val="00F25D98"/>
    <w:rsid w:val="00F300FB"/>
    <w:rsid w:val="00F35953"/>
    <w:rsid w:val="00F4014D"/>
    <w:rsid w:val="00F41226"/>
    <w:rsid w:val="00F431DF"/>
    <w:rsid w:val="00F5069A"/>
    <w:rsid w:val="00F534AE"/>
    <w:rsid w:val="00F53EF4"/>
    <w:rsid w:val="00F6086D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26A6"/>
    <w:rsid w:val="00FB4FB0"/>
    <w:rsid w:val="00FB6386"/>
    <w:rsid w:val="00FB6443"/>
    <w:rsid w:val="00FB7EF0"/>
    <w:rsid w:val="00FC613C"/>
    <w:rsid w:val="00FC6C0F"/>
    <w:rsid w:val="00FD0C2F"/>
    <w:rsid w:val="00FD163A"/>
    <w:rsid w:val="00FE096C"/>
    <w:rsid w:val="00FE282E"/>
    <w:rsid w:val="00FE35C4"/>
    <w:rsid w:val="00FE3AE7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70117-CDE5-4355-BCAE-6C83ABC16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Revision</cp:lastModifiedBy>
  <cp:revision>12</cp:revision>
  <cp:lastPrinted>1900-12-31T22:00:00Z</cp:lastPrinted>
  <dcterms:created xsi:type="dcterms:W3CDTF">2024-08-19T13:33:00Z</dcterms:created>
  <dcterms:modified xsi:type="dcterms:W3CDTF">2024-08-22T05:57:00Z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